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F2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宝丰县润承农林科技有限公司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单位名称：宝丰县润承农林科技有限公司</w:t>
      </w:r>
    </w:p>
    <w:p w14:paraId="0184153D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公司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进入赵庄镇官衙村以来，种植的秋月梨、丹霞红梨，促进了当地产业发展，带动农户就业增收。年带动农户15户以上，从业人数20余人。通过订单生产、产品代销、保护价收购等多种方式，增加农户经营性收入。采取就地就近劳动务工，签订用工合同（临时性用工程序简化），按时支付工资，让其获得稳定的工资收入。生产的秋月梨、丹霞红梨平均亩产2000-2500公斤，每亩收入8000元左右，该梨品种以产量高、价格稳、生产周期短、口感好、外形美观等优势，广受市场追捧。该产品经农业农村不绿色无公害年度确认证书，具有广阔的发展前景和经济效益，在当地广受市场欢迎，在生产经营中，采取无公害处理，不用除草剂，用园林用的割草机和秸秆还田机器把草就地处理，这样既能增加肥力，又起到环保的作用。同时，培训当地优秀大学生，发展自己的电商团队。结合线下销售团队，逐步实现统一技术、统一采购、统一销售的服务体系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单位性质：有限责任公司(自然人独资)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  <w:bookmarkStart w:id="0" w:name="_GoBack"/>
      <w:bookmarkEnd w:id="0"/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所属行业：农林牧渔技术推广服务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联系人：王宾峰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联系电话：15237516889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电商运营2名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助农主播3名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底薪+提成 薪资面议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eastAsia" w:ascii="宋体" w:hAnsi="宋体" w:eastAsia="华文中宋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福利待遇面议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工作地点：河南省平顶山市宝丰县北环路西段（盛发加油站西100米路北）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34E490F"/>
    <w:rsid w:val="081C48F0"/>
    <w:rsid w:val="0B1A1A6E"/>
    <w:rsid w:val="134902DA"/>
    <w:rsid w:val="1959028A"/>
    <w:rsid w:val="19F73A90"/>
    <w:rsid w:val="21681610"/>
    <w:rsid w:val="26E848A3"/>
    <w:rsid w:val="320F470F"/>
    <w:rsid w:val="338C0DA0"/>
    <w:rsid w:val="34714632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BA652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548</Words>
  <Characters>573</Characters>
  <Lines>0</Lines>
  <Paragraphs>0</Paragraphs>
  <TotalTime>8</TotalTime>
  <ScaleCrop>false</ScaleCrop>
  <LinksUpToDate>false</LinksUpToDate>
  <CharactersWithSpaces>661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2026-02-02T01:21:59Z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E7F7F53678784384904739B878E2490D_13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